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18F" w:rsidRDefault="0074018F" w:rsidP="007401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STONE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4018F" w:rsidRDefault="0074018F" w:rsidP="007401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018F" w:rsidRDefault="0074018F" w:rsidP="007401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018F" w:rsidRDefault="0074018F" w:rsidP="007401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Nov.1419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Highworth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74018F" w:rsidRDefault="0074018F" w:rsidP="007401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Wiltshire, into lands of the late Sir Humphrey Stafford(q.v.).</w:t>
      </w:r>
    </w:p>
    <w:p w:rsidR="0074018F" w:rsidRDefault="0074018F" w:rsidP="007401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21-188)</w:t>
      </w:r>
    </w:p>
    <w:p w:rsidR="001E7239" w:rsidRPr="001E7239" w:rsidRDefault="001E7239" w:rsidP="001E723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7239">
        <w:rPr>
          <w:rFonts w:ascii="Times New Roman" w:hAnsi="Times New Roman" w:cs="Times New Roman"/>
          <w:sz w:val="24"/>
          <w:szCs w:val="24"/>
        </w:rPr>
        <w:t>13 Nov.1420</w:t>
      </w:r>
      <w:r w:rsidRPr="001E7239">
        <w:rPr>
          <w:rFonts w:ascii="Times New Roman" w:hAnsi="Times New Roman" w:cs="Times New Roman"/>
          <w:sz w:val="24"/>
          <w:szCs w:val="24"/>
        </w:rPr>
        <w:tab/>
        <w:t>He was a juror on the inquisition post mortem held in Marlborough,</w:t>
      </w:r>
    </w:p>
    <w:p w:rsidR="001E7239" w:rsidRPr="001E7239" w:rsidRDefault="001E7239" w:rsidP="001E723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7239">
        <w:rPr>
          <w:rFonts w:ascii="Times New Roman" w:hAnsi="Times New Roman" w:cs="Times New Roman"/>
          <w:sz w:val="24"/>
          <w:szCs w:val="24"/>
        </w:rPr>
        <w:tab/>
      </w:r>
      <w:r w:rsidRPr="001E7239">
        <w:rPr>
          <w:rFonts w:ascii="Times New Roman" w:hAnsi="Times New Roman" w:cs="Times New Roman"/>
          <w:sz w:val="24"/>
          <w:szCs w:val="24"/>
        </w:rPr>
        <w:tab/>
        <w:t xml:space="preserve">Wiltshire, into land of the late Sir Walter </w:t>
      </w:r>
      <w:proofErr w:type="spellStart"/>
      <w:r w:rsidRPr="001E7239">
        <w:rPr>
          <w:rFonts w:ascii="Times New Roman" w:hAnsi="Times New Roman" w:cs="Times New Roman"/>
          <w:sz w:val="24"/>
          <w:szCs w:val="24"/>
        </w:rPr>
        <w:t>Dauntsey</w:t>
      </w:r>
      <w:proofErr w:type="spellEnd"/>
      <w:r w:rsidRPr="001E7239">
        <w:rPr>
          <w:rFonts w:ascii="Times New Roman" w:hAnsi="Times New Roman" w:cs="Times New Roman"/>
          <w:sz w:val="24"/>
          <w:szCs w:val="24"/>
        </w:rPr>
        <w:t>(q.v.).</w:t>
      </w:r>
    </w:p>
    <w:p w:rsidR="001E7239" w:rsidRPr="001E7239" w:rsidRDefault="001E7239" w:rsidP="001E723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7239">
        <w:rPr>
          <w:rFonts w:ascii="Times New Roman" w:hAnsi="Times New Roman" w:cs="Times New Roman"/>
          <w:sz w:val="24"/>
          <w:szCs w:val="24"/>
        </w:rPr>
        <w:tab/>
      </w:r>
      <w:r w:rsidRPr="001E7239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1E7239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1E7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39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1E7239">
        <w:rPr>
          <w:rFonts w:ascii="Times New Roman" w:hAnsi="Times New Roman" w:cs="Times New Roman"/>
          <w:sz w:val="24"/>
          <w:szCs w:val="24"/>
        </w:rPr>
        <w:t xml:space="preserve">  21-435)</w:t>
      </w:r>
    </w:p>
    <w:p w:rsidR="001E7239" w:rsidRDefault="001E7239" w:rsidP="007401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018F" w:rsidRDefault="0074018F" w:rsidP="007401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018F" w:rsidRDefault="0074018F" w:rsidP="007401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018F" w:rsidRDefault="0074018F" w:rsidP="007401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January 2016</w:t>
      </w:r>
    </w:p>
    <w:p w:rsidR="001E7239" w:rsidRDefault="001E7239" w:rsidP="007401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October 2016</w:t>
      </w:r>
      <w:bookmarkStart w:id="0" w:name="_GoBack"/>
      <w:bookmarkEnd w:id="0"/>
    </w:p>
    <w:p w:rsidR="00DD5B8A" w:rsidRPr="0074018F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7401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18F" w:rsidRDefault="0074018F" w:rsidP="00564E3C">
      <w:pPr>
        <w:spacing w:after="0" w:line="240" w:lineRule="auto"/>
      </w:pPr>
      <w:r>
        <w:separator/>
      </w:r>
    </w:p>
  </w:endnote>
  <w:endnote w:type="continuationSeparator" w:id="0">
    <w:p w:rsidR="0074018F" w:rsidRDefault="0074018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E7239">
      <w:rPr>
        <w:rFonts w:ascii="Times New Roman" w:hAnsi="Times New Roman" w:cs="Times New Roman"/>
        <w:noProof/>
        <w:sz w:val="24"/>
        <w:szCs w:val="24"/>
      </w:rPr>
      <w:t>21 October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18F" w:rsidRDefault="0074018F" w:rsidP="00564E3C">
      <w:pPr>
        <w:spacing w:after="0" w:line="240" w:lineRule="auto"/>
      </w:pPr>
      <w:r>
        <w:separator/>
      </w:r>
    </w:p>
  </w:footnote>
  <w:footnote w:type="continuationSeparator" w:id="0">
    <w:p w:rsidR="0074018F" w:rsidRDefault="0074018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18F"/>
    <w:rsid w:val="001E7239"/>
    <w:rsid w:val="00372DC6"/>
    <w:rsid w:val="00564E3C"/>
    <w:rsid w:val="0064591D"/>
    <w:rsid w:val="0074018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429FF"/>
  <w15:chartTrackingRefBased/>
  <w15:docId w15:val="{706C7986-6FAE-487C-BBD4-2DE194CDC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2016-01-11T21:58:00Z</dcterms:created>
  <dcterms:modified xsi:type="dcterms:W3CDTF">2016-10-21T08:38:00Z</dcterms:modified>
</cp:coreProperties>
</file>